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14B" w:rsidRDefault="0010014B" w:rsidP="0010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CHILMELY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10014B" w:rsidRDefault="0010014B" w:rsidP="0010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Launceston Priory.</w:t>
      </w:r>
    </w:p>
    <w:p w:rsidR="0010014B" w:rsidRDefault="0010014B" w:rsidP="0010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014B" w:rsidRDefault="0010014B" w:rsidP="0010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014B" w:rsidRDefault="0010014B" w:rsidP="0010014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</w:p>
    <w:p w:rsidR="0010014B" w:rsidRDefault="0010014B" w:rsidP="0010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p.115)</w:t>
      </w:r>
    </w:p>
    <w:p w:rsidR="0010014B" w:rsidRDefault="0010014B" w:rsidP="0010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014B" w:rsidRDefault="0010014B" w:rsidP="0010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014B" w:rsidRPr="008D3A3C" w:rsidRDefault="0010014B" w:rsidP="0010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</w:p>
    <w:p w:rsidR="006B2F86" w:rsidRPr="0010014B" w:rsidRDefault="001001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001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14B" w:rsidRDefault="0010014B" w:rsidP="00E71FC3">
      <w:pPr>
        <w:spacing w:after="0" w:line="240" w:lineRule="auto"/>
      </w:pPr>
      <w:r>
        <w:separator/>
      </w:r>
    </w:p>
  </w:endnote>
  <w:endnote w:type="continuationSeparator" w:id="0">
    <w:p w:rsidR="0010014B" w:rsidRDefault="001001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14B" w:rsidRDefault="0010014B" w:rsidP="00E71FC3">
      <w:pPr>
        <w:spacing w:after="0" w:line="240" w:lineRule="auto"/>
      </w:pPr>
      <w:r>
        <w:separator/>
      </w:r>
    </w:p>
  </w:footnote>
  <w:footnote w:type="continuationSeparator" w:id="0">
    <w:p w:rsidR="0010014B" w:rsidRDefault="001001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4B"/>
    <w:rsid w:val="0010014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0AD23"/>
  <w15:chartTrackingRefBased/>
  <w15:docId w15:val="{C5A40F67-7372-4CE9-960F-EBDE9812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2016-06-07T17:37:00Z</dcterms:created>
  <dcterms:modified xsi:type="dcterms:W3CDTF">2016-06-07T17:38:00Z</dcterms:modified>
</cp:coreProperties>
</file>